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6F7F1E95" w:rsidR="00790720" w:rsidRDefault="0079510E" w:rsidP="00206DEE">
      <w:pPr>
        <w:pStyle w:val="Heading1"/>
        <w:rPr>
          <w:rFonts w:cs="Arial"/>
          <w:color w:val="FF0000"/>
          <w:sz w:val="44"/>
          <w:szCs w:val="44"/>
        </w:rPr>
      </w:pPr>
      <w:r>
        <w:rPr>
          <w:rFonts w:cs="Arial"/>
          <w:sz w:val="44"/>
          <w:szCs w:val="44"/>
        </w:rPr>
        <w:t>4.1: Tiny Pool and Flux Game Worksheet</w:t>
      </w:r>
    </w:p>
    <w:p w14:paraId="3B3E8133" w14:textId="716D1884" w:rsidR="0079510E" w:rsidRPr="00123C3D" w:rsidRDefault="00595E94" w:rsidP="009053CE">
      <w:pPr>
        <w:pStyle w:val="standard"/>
      </w:pPr>
      <w:r>
        <w:t xml:space="preserve">Ecosystems include carbon </w:t>
      </w:r>
      <w:r>
        <w:rPr>
          <w:b/>
        </w:rPr>
        <w:t>pools</w:t>
      </w:r>
      <w:r>
        <w:t>—different forms of organic carbon and CO</w:t>
      </w:r>
      <w:r w:rsidRPr="0072086B">
        <w:rPr>
          <w:vertAlign w:val="subscript"/>
        </w:rPr>
        <w:t>2</w:t>
      </w:r>
      <w:r>
        <w:t xml:space="preserve">—and carbon </w:t>
      </w:r>
      <w:r>
        <w:rPr>
          <w:b/>
        </w:rPr>
        <w:t>fluxes</w:t>
      </w:r>
      <w:r>
        <w:t xml:space="preserve">—processes </w:t>
      </w:r>
      <w:r w:rsidR="003C1F5D">
        <w:t xml:space="preserve">that move </w:t>
      </w:r>
      <w:r w:rsidR="0086009D">
        <w:t>carbon atoms from one pool to another.  Carbon</w:t>
      </w:r>
      <w:r w:rsidR="00C56BC7">
        <w:t xml:space="preserve"> fluxes cause</w:t>
      </w:r>
      <w:r w:rsidR="0086009D">
        <w:t xml:space="preserve"> pools </w:t>
      </w:r>
      <w:r w:rsidR="00C56BC7">
        <w:t>to</w:t>
      </w:r>
      <w:r w:rsidR="0086009D">
        <w:t xml:space="preserve"> get bigger or smaller</w:t>
      </w:r>
      <w:r w:rsidR="00C56BC7">
        <w:t xml:space="preserve">.  You can see how this works by playing the </w:t>
      </w:r>
      <w:r w:rsidR="00B033A4">
        <w:t xml:space="preserve">Tiny Pool and Flux Game. </w:t>
      </w:r>
      <w:r w:rsidR="00DB00DC">
        <w:t>This game has a tiny ecosystem that has 10 carbon atoms, two carbon pools (Atmospheric and Organic Carbon) and two carbon fluxes (Photosynthesis and Cellular Respiration).</w:t>
      </w:r>
    </w:p>
    <w:p w14:paraId="67EF6062" w14:textId="32374840" w:rsidR="007526C4" w:rsidRDefault="00CB2F35" w:rsidP="001227DB">
      <w:pPr>
        <w:pStyle w:val="Heading2"/>
      </w:pPr>
      <w:r>
        <w:t xml:space="preserve">A. </w:t>
      </w:r>
      <w:r w:rsidR="00EA1B17">
        <w:t>Playing the Game</w:t>
      </w:r>
    </w:p>
    <w:p w14:paraId="4A6D13A0" w14:textId="301B49F3" w:rsidR="00EA1B17" w:rsidRDefault="00EA1B17" w:rsidP="00EA1B17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Here’s what you will need besides this worksheet:</w:t>
      </w:r>
    </w:p>
    <w:p w14:paraId="5596B857" w14:textId="77777777" w:rsidR="00EA1B17" w:rsidRDefault="00EA1B17" w:rsidP="00EA1B17">
      <w:pPr>
        <w:pStyle w:val="ListParagraph"/>
      </w:pPr>
      <w:r>
        <w:t>The Tiny Pool and Flux Placemat</w:t>
      </w:r>
    </w:p>
    <w:p w14:paraId="122ACBEF" w14:textId="77777777" w:rsidR="00EA1B17" w:rsidRDefault="00EA1B17" w:rsidP="00EA1B17">
      <w:pPr>
        <w:pStyle w:val="ListParagraph"/>
      </w:pPr>
      <w:r>
        <w:t>10 carbon atoms (from your molecule kits, or other counters such as pennies)</w:t>
      </w:r>
    </w:p>
    <w:p w14:paraId="0D13A503" w14:textId="35730088" w:rsidR="00EA1B17" w:rsidRDefault="00EA1B17" w:rsidP="00EA1B17">
      <w:r>
        <w:t xml:space="preserve">Each scenario in the tables below is a different </w:t>
      </w:r>
      <w:r w:rsidR="00DB00DC">
        <w:t xml:space="preserve">game.  </w:t>
      </w:r>
      <w:r>
        <w:t>Here’s how to play:</w:t>
      </w:r>
    </w:p>
    <w:p w14:paraId="03C256D8" w14:textId="7386BD34" w:rsidR="00EA1B17" w:rsidRDefault="00EA1B17" w:rsidP="00EA1B17">
      <w:pPr>
        <w:pStyle w:val="ListParagraph"/>
      </w:pPr>
      <w:r>
        <w:t>You sta</w:t>
      </w:r>
      <w:r w:rsidR="00DB00DC">
        <w:t>rt the game by looking</w:t>
      </w:r>
      <w:r w:rsidR="00CD4BA1">
        <w:t xml:space="preserve"> at the numbers for</w:t>
      </w:r>
      <w:r w:rsidR="00DB00DC">
        <w:t xml:space="preserve"> Year 0 in the table.  If it has numbers, put those numbers</w:t>
      </w:r>
      <w:r w:rsidR="00CD4BA1">
        <w:t xml:space="preserve"> of atoms</w:t>
      </w:r>
      <w:r w:rsidR="00DB00DC">
        <w:t xml:space="preserve"> in the Organic and Atmospheric Pools if there are no numbers, decide how many atoms to put in each pool. Put two different-colored dots on the graph showing how many atoms are in each pool.</w:t>
      </w:r>
    </w:p>
    <w:p w14:paraId="599EC50D" w14:textId="4F3BABDB" w:rsidR="00DB00DC" w:rsidRDefault="00DB00DC" w:rsidP="00EA1B17">
      <w:pPr>
        <w:pStyle w:val="ListParagraph"/>
      </w:pPr>
      <w:r>
        <w:t>Each game has five turns of one year each.  For each turn you:</w:t>
      </w:r>
    </w:p>
    <w:p w14:paraId="7F9D43B6" w14:textId="22F05D24" w:rsidR="00DB00DC" w:rsidRDefault="00DB00DC" w:rsidP="00DB00DC">
      <w:pPr>
        <w:pStyle w:val="ListParagraph"/>
        <w:numPr>
          <w:ilvl w:val="1"/>
          <w:numId w:val="24"/>
        </w:numPr>
      </w:pPr>
      <w:r>
        <w:t>Move the numbers of atoms showing in the two fluxes.</w:t>
      </w:r>
    </w:p>
    <w:p w14:paraId="58BB426E" w14:textId="0A998F9E" w:rsidR="00DB00DC" w:rsidRDefault="00DB00DC" w:rsidP="00DB00DC">
      <w:pPr>
        <w:pStyle w:val="ListParagraph"/>
        <w:numPr>
          <w:ilvl w:val="1"/>
          <w:numId w:val="24"/>
        </w:numPr>
      </w:pPr>
      <w:r>
        <w:t>Record the new numbers of atoms in each pool</w:t>
      </w:r>
    </w:p>
    <w:p w14:paraId="703DB6C5" w14:textId="573BB2D2" w:rsidR="00DB00DC" w:rsidRPr="00595E94" w:rsidRDefault="00DB00DC" w:rsidP="00DB00DC">
      <w:pPr>
        <w:pStyle w:val="ListParagraph"/>
        <w:numPr>
          <w:ilvl w:val="1"/>
          <w:numId w:val="24"/>
        </w:numPr>
      </w:pPr>
      <w:r>
        <w:t>Put new dots on the graph for each pool and connect the dots with lines.</w:t>
      </w:r>
    </w:p>
    <w:p w14:paraId="6F591629" w14:textId="2E2EA198" w:rsidR="0079510E" w:rsidRPr="0079510E" w:rsidRDefault="0079510E" w:rsidP="00422CFB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551"/>
        <w:gridCol w:w="1620"/>
        <w:gridCol w:w="630"/>
        <w:gridCol w:w="2155"/>
      </w:tblGrid>
      <w:tr w:rsidR="0079510E" w:rsidRPr="00C75714" w14:paraId="62B95E97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47B415E9" w14:textId="76AAEB05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Scenario #</w:t>
            </w:r>
            <w:r>
              <w:rPr>
                <w:rFonts w:cs="Arial"/>
                <w:b/>
                <w:szCs w:val="22"/>
              </w:rPr>
              <w:t>1</w:t>
            </w:r>
            <w:r w:rsidR="00422CFB">
              <w:rPr>
                <w:rFonts w:cs="Arial"/>
                <w:b/>
                <w:szCs w:val="22"/>
              </w:rPr>
              <w:t>: Balanced Fluxes</w:t>
            </w:r>
          </w:p>
        </w:tc>
      </w:tr>
      <w:tr w:rsidR="0079510E" w:rsidRPr="00C75714" w14:paraId="7D3A86DA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7C6EA39D" w14:textId="77777777" w:rsidR="0079510E" w:rsidRPr="00C75714" w:rsidRDefault="0079510E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3B87B94B" w14:textId="3717CD9B" w:rsidR="0079510E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>2</w:t>
            </w:r>
            <w:r w:rsidR="0079510E">
              <w:rPr>
                <w:rFonts w:cs="Arial"/>
                <w:b/>
                <w:color w:val="0070C0"/>
                <w:szCs w:val="22"/>
              </w:rPr>
              <w:t xml:space="preserve"> </w:t>
            </w:r>
            <w:r w:rsidR="0079510E"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60DC4471" w14:textId="58502CA1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79510E" w:rsidRPr="00C75714" w14:paraId="69D1E1C9" w14:textId="77777777" w:rsidTr="00E622B7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4954574D" w14:textId="77777777" w:rsidR="0079510E" w:rsidRPr="00C75714" w:rsidRDefault="0079510E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43A5F36C" w14:textId="19CFB53D" w:rsidR="0079510E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>2</w:t>
            </w:r>
            <w:r w:rsidR="0079510E"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79510E"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551" w:type="dxa"/>
            <w:tcBorders>
              <w:left w:val="nil"/>
            </w:tcBorders>
            <w:vAlign w:val="center"/>
          </w:tcPr>
          <w:p w14:paraId="507856E4" w14:textId="5311DAA0" w:rsidR="0079510E" w:rsidRPr="00C75714" w:rsidRDefault="00E622B7" w:rsidP="00E622B7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EFD109A" wp14:editId="67C2033C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43815</wp:posOffset>
                      </wp:positionV>
                      <wp:extent cx="288290" cy="109855"/>
                      <wp:effectExtent l="12700" t="12700" r="16510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5B0D1" id="Rectangle 14" o:spid="_x0000_s1026" style="position:absolute;margin-left:-3.65pt;margin-top:3.45pt;width:22.7pt;height:8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33AA4ECE" w14:textId="3A0F7C68" w:rsidR="0079510E" w:rsidRPr="00C75714" w:rsidRDefault="00CB2F35" w:rsidP="00E70568">
            <w:pPr>
              <w:adjustRightInd w:val="0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6B0F6D1" wp14:editId="452696E8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225425</wp:posOffset>
                      </wp:positionV>
                      <wp:extent cx="2132965" cy="2629535"/>
                      <wp:effectExtent l="0" t="0" r="635" b="0"/>
                      <wp:wrapNone/>
                      <wp:docPr id="82" name="Group 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83" name="Text Box 83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59152B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0B8DB2FE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6187FBB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4E91163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C4CBE61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7309104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D381103" w14:textId="77777777" w:rsidR="0079510E" w:rsidRPr="00C42E54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3AF1494D" w14:textId="77777777" w:rsidR="0079510E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595E510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2818BB3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ED939A7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E859D9A" w14:textId="77777777" w:rsidR="00A65CBE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6FBE003" w14:textId="3409670F" w:rsidR="00A65CBE" w:rsidRPr="00C42E54" w:rsidRDefault="00A65CB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7CD7603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034F6ED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AF1D7E3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AF3E79E" w14:textId="77777777" w:rsidR="0079510E" w:rsidRPr="00C42E54" w:rsidRDefault="0079510E" w:rsidP="0079510E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84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CBA4312" w14:textId="77777777" w:rsidR="0079510E" w:rsidRPr="00932A0F" w:rsidRDefault="0079510E" w:rsidP="0079510E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6" name="Picture 8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B0F6D1" id="Group 82" o:spid="_x0000_s1026" style="position:absolute;margin-left:5.15pt;margin-top:17.75pt;width:167.95pt;height:207.05pt;z-index:251659264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&#13;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3" o:spid="_x0000_s1027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" filled="f" stroked="f">
                        <v:textbox>
                          <w:txbxContent>
                            <w:p w14:paraId="0359152B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0B8DB2FE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6187FBB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4E91163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C4CBE61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7309104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D381103" w14:textId="77777777" w:rsidR="0079510E" w:rsidRPr="00C42E54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3AF1494D" w14:textId="77777777" w:rsidR="0079510E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595E510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2818BB3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ED939A7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E859D9A" w14:textId="77777777" w:rsidR="00A65CBE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6FBE003" w14:textId="3409670F" w:rsidR="00A65CBE" w:rsidRPr="00C42E54" w:rsidRDefault="00A65CB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7CD7603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034F6ED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AF1D7E3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AF3E79E" w14:textId="77777777" w:rsidR="0079510E" w:rsidRPr="00C42E54" w:rsidRDefault="0079510E" w:rsidP="0079510E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84" o:spid="_x0000_s1028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" filled="f" stroked="f">
                        <v:textbox style="layout-flow:vertical-ideographic" inset="0,0,0,0">
                          <w:txbxContent>
                            <w:p w14:paraId="4CBA4312" w14:textId="77777777" w:rsidR="0079510E" w:rsidRPr="00932A0F" w:rsidRDefault="0079510E" w:rsidP="0079510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6" o:spid="_x0000_s1029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">
                        <v:imagedata r:id="rId8" o:title=""/>
                      </v:shape>
                    </v:group>
                  </w:pict>
                </mc:Fallback>
              </mc:AlternateContent>
            </w:r>
            <w:r w:rsidR="0079510E">
              <w:rPr>
                <w:rFonts w:cs="Arial"/>
                <w:b/>
                <w:szCs w:val="22"/>
              </w:rPr>
              <w:t>organic</w:t>
            </w:r>
            <w:r w:rsidR="0079510E"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279E16D8" w14:textId="70D2427D" w:rsidR="0079510E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214839A" wp14:editId="0169A26C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43180</wp:posOffset>
                      </wp:positionV>
                      <wp:extent cx="288290" cy="109855"/>
                      <wp:effectExtent l="12700" t="12700" r="16510" b="1714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AB8FE" id="Rectangle 15" o:spid="_x0000_s1026" style="position:absolute;margin-left:-1.55pt;margin-top:3.4pt;width:22.7pt;height:8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155" w:type="dxa"/>
            <w:tcBorders>
              <w:left w:val="nil"/>
            </w:tcBorders>
            <w:vAlign w:val="center"/>
          </w:tcPr>
          <w:p w14:paraId="76DF266C" w14:textId="77777777" w:rsidR="0079510E" w:rsidRPr="00C75714" w:rsidRDefault="0079510E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79510E" w:rsidRPr="00C75714" w14:paraId="41F0C76D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3CFD33B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46E757E6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3423E7C0" w14:textId="77777777" w:rsidR="0079510E" w:rsidRPr="003B23F0" w:rsidRDefault="0079510E" w:rsidP="00DB00DC">
            <w:pPr>
              <w:adjustRightInd w:val="0"/>
              <w:spacing w:after="0" w:line="276" w:lineRule="auto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607E7861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6EDD13F3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32535501" w14:textId="171A8E50" w:rsidR="0079510E" w:rsidRPr="00C75714" w:rsidRDefault="005F1D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bookmarkStart w:id="0" w:name="_GoBack"/>
            <w:bookmarkEnd w:id="0"/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84DE326" wp14:editId="77D9326C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2373630</wp:posOffset>
                      </wp:positionV>
                      <wp:extent cx="1945005" cy="44450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C36F9B" w14:textId="77777777" w:rsidR="005F1D0E" w:rsidRPr="006F0DAE" w:rsidRDefault="005F1D0E" w:rsidP="005F1D0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DE326" id="Text Box 9" o:spid="_x0000_s1030" type="#_x0000_t202" style="position:absolute;left:0;text-align:left;margin-left:54.1pt;margin-top:186.9pt;width:153.15pt;height: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" filled="f" stroked="f">
                      <v:textbox>
                        <w:txbxContent>
                          <w:p w14:paraId="67C36F9B" w14:textId="77777777" w:rsidR="005F1D0E" w:rsidRPr="006F0DAE" w:rsidRDefault="005F1D0E" w:rsidP="005F1D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9510E" w:rsidRPr="00C75714" w14:paraId="4AACBA67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1F860D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4D667850" w14:textId="5B1B7F40" w:rsidR="0079510E" w:rsidRPr="00FB6ED1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422CFB">
              <w:rPr>
                <w:rFonts w:cs="Arial"/>
                <w:b/>
                <w:color w:val="002060"/>
                <w:szCs w:val="22"/>
              </w:rPr>
              <w:t>6</w:t>
            </w:r>
          </w:p>
        </w:tc>
        <w:tc>
          <w:tcPr>
            <w:tcW w:w="2149" w:type="dxa"/>
            <w:vAlign w:val="center"/>
          </w:tcPr>
          <w:p w14:paraId="6F227BDD" w14:textId="48EDA7F2" w:rsidR="0079510E" w:rsidRPr="00FB6ED1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422CFB">
              <w:rPr>
                <w:rFonts w:cs="Arial"/>
                <w:b/>
                <w:color w:val="002060"/>
                <w:szCs w:val="22"/>
              </w:rPr>
              <w:t>4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18F6AF38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0C7AADF7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F77F10F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1767BF04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0217CBE2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65F53EE4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3AE5489B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9708DE2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4DFFF6EF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6FB114E0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777ABE59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4E248E18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91F27EC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0B4B3266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ED9263B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4B9C8198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72AC04C2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B6BFB71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289A1E41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B87755C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56AE2AC7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2F27503A" w14:textId="77777777" w:rsidTr="00DB00DC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C3F78F7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3A108A8D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27A00F80" w14:textId="77777777" w:rsidR="0079510E" w:rsidRPr="00C75714" w:rsidRDefault="0079510E" w:rsidP="00DB00DC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427F77E4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9510E" w:rsidRPr="00C75714" w14:paraId="43241228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123D9837" w14:textId="0B438ADB" w:rsidR="0079510E" w:rsidRPr="00411086" w:rsidRDefault="0079510E" w:rsidP="00422CFB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600532F8" w14:textId="77777777" w:rsidR="0079510E" w:rsidRPr="00422CFB" w:rsidRDefault="0079510E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</w:p>
          <w:p w14:paraId="42814EC0" w14:textId="77777777" w:rsidR="0079510E" w:rsidRDefault="0079510E" w:rsidP="00E70568">
            <w:pPr>
              <w:adjustRightInd w:val="0"/>
              <w:rPr>
                <w:rFonts w:cs="Arial"/>
                <w:b/>
              </w:rPr>
            </w:pPr>
          </w:p>
          <w:p w14:paraId="2C36B99C" w14:textId="77777777" w:rsidR="0079510E" w:rsidRPr="005F1D0E" w:rsidRDefault="00422CFB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779ADE00" w14:textId="7DF29462" w:rsidR="00422CFB" w:rsidRPr="005F1D0E" w:rsidRDefault="00422CFB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75B702D9" w14:textId="3932B9EB" w:rsidR="00422CFB" w:rsidRPr="00C75714" w:rsidRDefault="00422CFB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08F53CA4" w14:textId="77777777" w:rsidR="0079510E" w:rsidRPr="00C75714" w:rsidRDefault="007951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9D9534F" w14:textId="00AD6428" w:rsidR="0079510E" w:rsidRPr="0079510E" w:rsidRDefault="0079510E" w:rsidP="0079510E"/>
    <w:p w14:paraId="5027C04A" w14:textId="63B0C8AF" w:rsidR="00422CFB" w:rsidRPr="0079510E" w:rsidRDefault="00422CFB" w:rsidP="00422CFB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661"/>
        <w:gridCol w:w="1600"/>
        <w:gridCol w:w="630"/>
        <w:gridCol w:w="2065"/>
      </w:tblGrid>
      <w:tr w:rsidR="00422CFB" w:rsidRPr="00C75714" w14:paraId="08D2367C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2008B346" w14:textId="15BF6AF6" w:rsidR="00422CFB" w:rsidRPr="00C75714" w:rsidRDefault="00422CFB" w:rsidP="00422CFB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lastRenderedPageBreak/>
              <w:t>Scenario #</w:t>
            </w:r>
            <w:r>
              <w:rPr>
                <w:rFonts w:cs="Arial"/>
                <w:b/>
                <w:szCs w:val="22"/>
              </w:rPr>
              <w:t>2: Unbalanced Fluxes</w:t>
            </w:r>
          </w:p>
        </w:tc>
      </w:tr>
      <w:tr w:rsidR="00422CFB" w:rsidRPr="00C75714" w14:paraId="1B824F18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0380F36A" w14:textId="77777777" w:rsidR="00422CFB" w:rsidRPr="00C75714" w:rsidRDefault="00422CFB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0506DE1D" w14:textId="77777777" w:rsidR="00422CFB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 xml:space="preserve">2 </w:t>
            </w:r>
            <w:r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73839F47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422CFB" w:rsidRPr="00C75714" w14:paraId="11315987" w14:textId="77777777" w:rsidTr="00E622B7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71211F90" w14:textId="77777777" w:rsidR="00422CFB" w:rsidRPr="00C75714" w:rsidRDefault="00422CFB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1EC4BAF8" w14:textId="53BE6742" w:rsidR="00422CFB" w:rsidRPr="00C75714" w:rsidRDefault="00422CFB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3 </w:t>
            </w:r>
            <w:r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661" w:type="dxa"/>
            <w:tcBorders>
              <w:left w:val="nil"/>
            </w:tcBorders>
            <w:vAlign w:val="center"/>
          </w:tcPr>
          <w:p w14:paraId="7C45860B" w14:textId="30FD8362" w:rsidR="00422CFB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8A612F5" wp14:editId="077ACD3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57150</wp:posOffset>
                      </wp:positionV>
                      <wp:extent cx="288290" cy="109855"/>
                      <wp:effectExtent l="12700" t="12700" r="16510" b="1714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28C6E" id="Rectangle 16" o:spid="_x0000_s1026" style="position:absolute;margin-left:.1pt;margin-top:4.5pt;width:22.7pt;height: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12345EEB" w14:textId="775BA00A" w:rsidR="00422CFB" w:rsidRPr="00C75714" w:rsidRDefault="00422CFB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organic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7E2A07DA" w14:textId="2D567B7E" w:rsidR="00422CFB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9CC6298" wp14:editId="58A3925E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50800</wp:posOffset>
                      </wp:positionV>
                      <wp:extent cx="288290" cy="109855"/>
                      <wp:effectExtent l="12700" t="12700" r="16510" b="171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C58C1" id="Rectangle 17" o:spid="_x0000_s1026" style="position:absolute;margin-left:-2.35pt;margin-top:4pt;width:22.7pt;height:8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065" w:type="dxa"/>
            <w:tcBorders>
              <w:left w:val="nil"/>
            </w:tcBorders>
            <w:vAlign w:val="center"/>
          </w:tcPr>
          <w:p w14:paraId="2D7C3606" w14:textId="77777777" w:rsidR="00422CFB" w:rsidRPr="00C75714" w:rsidRDefault="00422CFB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422CFB" w:rsidRPr="00C75714" w14:paraId="36D3E76E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D443F40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2E3B3E5C" w14:textId="77777777" w:rsidR="00422CFB" w:rsidRPr="00C75714" w:rsidRDefault="00422CFB" w:rsidP="00E622B7">
            <w:pPr>
              <w:adjustRightInd w:val="0"/>
              <w:spacing w:after="0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31D42D88" w14:textId="5D8B1EEF" w:rsidR="00422CFB" w:rsidRPr="003B23F0" w:rsidRDefault="00422CFB" w:rsidP="00E622B7">
            <w:pPr>
              <w:adjustRightInd w:val="0"/>
              <w:spacing w:after="0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</w:p>
        </w:tc>
        <w:tc>
          <w:tcPr>
            <w:tcW w:w="2149" w:type="dxa"/>
            <w:vAlign w:val="center"/>
          </w:tcPr>
          <w:p w14:paraId="33E399A4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3D89FD3F" w14:textId="77777777" w:rsidR="00422CFB" w:rsidRPr="00C75714" w:rsidRDefault="00422CFB" w:rsidP="00CC0CE7">
            <w:pPr>
              <w:adjustRightInd w:val="0"/>
              <w:spacing w:after="0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71C53D77" w14:textId="60ED8C92" w:rsidR="00422CFB" w:rsidRPr="00C75714" w:rsidRDefault="001A72B0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9AD9724" wp14:editId="3F19DF83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2400935</wp:posOffset>
                      </wp:positionV>
                      <wp:extent cx="1945005" cy="444500"/>
                      <wp:effectExtent l="0" t="0" r="0" b="0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6BE46D" w14:textId="245494AE" w:rsidR="00422CFB" w:rsidRPr="006F0DAE" w:rsidRDefault="005F1D0E" w:rsidP="00422CF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  <w:r w:rsidR="00422CFB">
                                    <w:rPr>
                                      <w:b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  <w:r w:rsidR="00422CFB">
                                    <w:rPr>
                                      <w:b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2      3       4      </w:t>
                                  </w:r>
                                  <w:r w:rsidR="00422CFB">
                                    <w:rPr>
                                      <w:b/>
                                    </w:rPr>
                                    <w:t>5</w:t>
                                  </w:r>
                                  <w:r w:rsidR="00422CFB"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D9724" id="Text Box 48" o:spid="_x0000_s1031" type="#_x0000_t202" style="position:absolute;left:0;text-align:left;margin-left:57.1pt;margin-top:189.05pt;width:153.15pt;height: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" filled="f" stroked="f">
                      <v:textbox>
                        <w:txbxContent>
                          <w:p w14:paraId="3F6BE46D" w14:textId="245494AE" w:rsidR="00422CFB" w:rsidRPr="006F0DAE" w:rsidRDefault="005F1D0E" w:rsidP="00422CF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</w:t>
                            </w:r>
                            <w:r w:rsidR="00422CFB">
                              <w:rPr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="00422CFB">
                              <w:rPr>
                                <w:b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</w:rPr>
                              <w:t xml:space="preserve">2      3       4      </w:t>
                            </w:r>
                            <w:r w:rsidR="00422CFB">
                              <w:rPr>
                                <w:b/>
                              </w:rPr>
                              <w:t>5</w:t>
                            </w:r>
                            <w:r w:rsidR="00422CFB"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22B7"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1F07D259" wp14:editId="1436A75E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-29845</wp:posOffset>
                      </wp:positionV>
                      <wp:extent cx="2132965" cy="2629535"/>
                      <wp:effectExtent l="0" t="0" r="635" b="1206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50" name="Text Box 50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92705E9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591A8D17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AA39633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0C6237B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C4BF04F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84F039B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A4A235B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193B2FEE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EAA7716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CA72E41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4A65458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BFEA0EB" w14:textId="77777777" w:rsidR="00422CFB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2700F0B" w14:textId="51559741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FFDF142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C1D7021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0638545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4FC7565" w14:textId="77777777" w:rsidR="00422CFB" w:rsidRPr="00C42E54" w:rsidRDefault="00422CFB" w:rsidP="00422CFB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Text Box 51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430688E" w14:textId="77777777" w:rsidR="00422CFB" w:rsidRPr="00932A0F" w:rsidRDefault="00422CFB" w:rsidP="00422CFB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" name="Picture 5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07D259" id="Group 49" o:spid="_x0000_s1032" style="position:absolute;left:0;text-align:left;margin-left:35.55pt;margin-top:-2.35pt;width:167.95pt;height:207.05pt;z-index:251683840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">
                      <v:shape id="Text Box 50" o:spid="_x0000_s1033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" filled="f" stroked="f">
                        <v:textbox>
                          <w:txbxContent>
                            <w:p w14:paraId="292705E9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591A8D17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AA39633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0C6237B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C4BF04F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84F039B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A4A235B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193B2FEE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EAA7716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CA72E41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4A65458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BFEA0EB" w14:textId="77777777" w:rsidR="00422CFB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2700F0B" w14:textId="51559741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FFDF142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C1D7021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0638545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4FC7565" w14:textId="77777777" w:rsidR="00422CFB" w:rsidRPr="00C42E54" w:rsidRDefault="00422CFB" w:rsidP="00422CFB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51" o:spid="_x0000_s1034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" filled="f" stroked="f">
                        <v:textbox style="layout-flow:vertical-ideographic" inset="0,0,0,0">
                          <w:txbxContent>
                            <w:p w14:paraId="0430688E" w14:textId="77777777" w:rsidR="00422CFB" w:rsidRPr="00932A0F" w:rsidRDefault="00422CFB" w:rsidP="00422CF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 id="Picture 52" o:spid="_x0000_s1035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">
                        <v:imagedata r:id="rId8" o:title=""/>
                      </v:shape>
                    </v:group>
                  </w:pict>
                </mc:Fallback>
              </mc:AlternateContent>
            </w:r>
          </w:p>
        </w:tc>
      </w:tr>
      <w:tr w:rsidR="00422CFB" w:rsidRPr="00C75714" w14:paraId="76D49D6B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7A6241B2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267F4898" w14:textId="4A8C3481" w:rsidR="00422CFB" w:rsidRPr="00FB6ED1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5</w:t>
            </w:r>
          </w:p>
        </w:tc>
        <w:tc>
          <w:tcPr>
            <w:tcW w:w="2149" w:type="dxa"/>
            <w:vAlign w:val="center"/>
          </w:tcPr>
          <w:p w14:paraId="7C10BDAA" w14:textId="7FC7176B" w:rsidR="00422CFB" w:rsidRPr="00FB6ED1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5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294929C8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29F2C68B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5A801D0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295A70CA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0DA5C243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B1A45C1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2764E863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1B79CA2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5C00E065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28AD71F6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0F9BA18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1739EC93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533E43F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12C82D44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247D3E28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73C63DB3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5024DAEB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4357049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312172CB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6B3D9A27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354FC427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24ABAEC8" w14:textId="77777777" w:rsidTr="00CC0CE7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30EF3F8A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656566A0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7E1EEBA0" w14:textId="77777777" w:rsidR="00422CFB" w:rsidRPr="00C75714" w:rsidRDefault="00422CFB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034261B9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22CFB" w:rsidRPr="00C75714" w14:paraId="16929D3B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695CE774" w14:textId="77777777" w:rsidR="00422CFB" w:rsidRPr="00411086" w:rsidRDefault="00422CFB" w:rsidP="00E70568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2C2831D9" w14:textId="77777777" w:rsidR="00422CFB" w:rsidRPr="00422CFB" w:rsidRDefault="00422CFB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</w:p>
          <w:p w14:paraId="1D0D0A1B" w14:textId="77777777" w:rsidR="00422CFB" w:rsidRDefault="00422CFB" w:rsidP="00E70568">
            <w:pPr>
              <w:adjustRightInd w:val="0"/>
              <w:rPr>
                <w:rFonts w:cs="Arial"/>
                <w:b/>
              </w:rPr>
            </w:pPr>
          </w:p>
          <w:p w14:paraId="18497119" w14:textId="77777777" w:rsidR="00422CFB" w:rsidRPr="005F1D0E" w:rsidRDefault="00422CFB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548483E7" w14:textId="77777777" w:rsidR="00422CFB" w:rsidRPr="005F1D0E" w:rsidRDefault="00422CFB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7AC51B1E" w14:textId="77777777" w:rsidR="00422CFB" w:rsidRPr="00C75714" w:rsidRDefault="00422CFB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76AE44CE" w14:textId="77777777" w:rsidR="00422CFB" w:rsidRPr="00C75714" w:rsidRDefault="00422CFB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25F3BD1E" w14:textId="77777777" w:rsidR="00CC0CE7" w:rsidRPr="0079510E" w:rsidRDefault="00CC0CE7" w:rsidP="00CC0CE7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661"/>
        <w:gridCol w:w="1600"/>
        <w:gridCol w:w="630"/>
        <w:gridCol w:w="2065"/>
      </w:tblGrid>
      <w:tr w:rsidR="00CC0CE7" w:rsidRPr="00C75714" w14:paraId="40C2B722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12AAE292" w14:textId="2AB5E43A" w:rsidR="00CC0CE7" w:rsidRPr="00C75714" w:rsidRDefault="00CC0CE7" w:rsidP="00CC0CE7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Scenario #</w:t>
            </w:r>
            <w:r>
              <w:rPr>
                <w:rFonts w:cs="Arial"/>
                <w:b/>
                <w:szCs w:val="22"/>
              </w:rPr>
              <w:t>3: Crossing lines.  Can you choose pools and fluxes that will make the graph lines cross each other?</w:t>
            </w:r>
          </w:p>
        </w:tc>
      </w:tr>
      <w:tr w:rsidR="00CC0CE7" w:rsidRPr="00C75714" w14:paraId="403CA3E6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08F860C2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3BA497F1" w14:textId="50909937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 xml:space="preserve">__ </w:t>
            </w:r>
            <w:r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3465CB7F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CC0CE7" w:rsidRPr="00C75714" w14:paraId="4AF9DFEA" w14:textId="77777777" w:rsidTr="00E622B7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71688372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5187A4E6" w14:textId="40577C73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__ </w:t>
            </w:r>
            <w:r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661" w:type="dxa"/>
            <w:tcBorders>
              <w:left w:val="nil"/>
            </w:tcBorders>
            <w:vAlign w:val="center"/>
          </w:tcPr>
          <w:p w14:paraId="5BCDE864" w14:textId="2AA685F1" w:rsidR="00CC0CE7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2FCC70E" wp14:editId="3B7C2E4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32385</wp:posOffset>
                      </wp:positionV>
                      <wp:extent cx="288290" cy="109855"/>
                      <wp:effectExtent l="12700" t="12700" r="16510" b="1714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C465A" id="Rectangle 19" o:spid="_x0000_s1026" style="position:absolute;margin-left:-.25pt;margin-top:2.55pt;width:22.7pt;height:8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600" w:type="dxa"/>
            <w:tcBorders>
              <w:left w:val="nil"/>
            </w:tcBorders>
            <w:vAlign w:val="center"/>
          </w:tcPr>
          <w:p w14:paraId="05592032" w14:textId="4F36C022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organic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4734C5CD" w14:textId="772ADB4A" w:rsidR="00CC0CE7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22B9E4B" wp14:editId="1E64793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35560</wp:posOffset>
                      </wp:positionV>
                      <wp:extent cx="288290" cy="109855"/>
                      <wp:effectExtent l="12700" t="12700" r="16510" b="1714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91DD57" id="Rectangle 18" o:spid="_x0000_s1026" style="position:absolute;margin-left:.05pt;margin-top:2.8pt;width:22.7pt;height:8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" fillcolor="#7030a0" strokecolor="#243f60 [1604]" strokeweight="2pt"/>
                  </w:pict>
                </mc:Fallback>
              </mc:AlternateContent>
            </w:r>
          </w:p>
        </w:tc>
        <w:tc>
          <w:tcPr>
            <w:tcW w:w="2065" w:type="dxa"/>
            <w:tcBorders>
              <w:left w:val="nil"/>
            </w:tcBorders>
            <w:vAlign w:val="center"/>
          </w:tcPr>
          <w:p w14:paraId="4E9526AF" w14:textId="77777777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CC0CE7" w:rsidRPr="00C75714" w14:paraId="7566B601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F0FF3C3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52078549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05912EB2" w14:textId="77777777" w:rsidR="00CC0CE7" w:rsidRPr="003B23F0" w:rsidRDefault="00CC0CE7" w:rsidP="00E70568">
            <w:pPr>
              <w:adjustRightInd w:val="0"/>
              <w:spacing w:after="0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2DB908BB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2E90ABE7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7F1F78B5" w14:textId="253CDAE7" w:rsidR="00CC0CE7" w:rsidRPr="00C75714" w:rsidRDefault="005F1D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6ADB2276" wp14:editId="34B316C3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57150</wp:posOffset>
                      </wp:positionV>
                      <wp:extent cx="2132965" cy="2629535"/>
                      <wp:effectExtent l="0" t="0" r="635" b="12065"/>
                      <wp:wrapNone/>
                      <wp:docPr id="87" name="Group 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88" name="Text Box 88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16F441F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2494F776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1E62511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528A8D2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33E165DC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690D6889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27031C7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6532693F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9FC7A70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5F211C0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29FBE46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553873A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077A965" w14:textId="02491F5E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9AA3BC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2C3B143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8740FC3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78D7D11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A03BBC2" w14:textId="77777777" w:rsidR="00CC0CE7" w:rsidRPr="00932A0F" w:rsidRDefault="00CC0CE7" w:rsidP="00CC0CE7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0" name="Picture 9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B2276" id="Group 87" o:spid="_x0000_s1036" style="position:absolute;left:0;text-align:left;margin-left:30pt;margin-top:4.5pt;width:167.95pt;height:207.05pt;z-index:251698176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">
                      <v:shape id="Text Box 88" o:spid="_x0000_s1037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" filled="f" stroked="f">
                        <v:textbox>
                          <w:txbxContent>
                            <w:p w14:paraId="016F441F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2494F776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1E62511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528A8D2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33E165DC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690D6889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27031C7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6532693F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9FC7A70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5F211C0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29FBE46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553873A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077A965" w14:textId="02491F5E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9AA3BC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2C3B143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8740FC3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78D7D11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89" o:spid="_x0000_s1038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" filled="f" stroked="f">
                        <v:textbox style="layout-flow:vertical-ideographic" inset="0,0,0,0">
                          <w:txbxContent>
                            <w:p w14:paraId="5A03BBC2" w14:textId="77777777" w:rsidR="00CC0CE7" w:rsidRPr="00932A0F" w:rsidRDefault="00CC0CE7" w:rsidP="00CC0CE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 id="Picture 90" o:spid="_x0000_s1039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&#13;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6CC69FA" wp14:editId="08321364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2492375</wp:posOffset>
                      </wp:positionV>
                      <wp:extent cx="1945005" cy="4445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451744" w14:textId="77777777" w:rsidR="005F1D0E" w:rsidRPr="006F0DAE" w:rsidRDefault="005F1D0E" w:rsidP="005F1D0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C69FA" id="Text Box 4" o:spid="_x0000_s1040" type="#_x0000_t202" style="position:absolute;left:0;text-align:left;margin-left:52.05pt;margin-top:196.25pt;width:153.15pt;height: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" filled="f" stroked="f">
                      <v:textbox>
                        <w:txbxContent>
                          <w:p w14:paraId="4A451744" w14:textId="77777777" w:rsidR="005F1D0E" w:rsidRPr="006F0DAE" w:rsidRDefault="005F1D0E" w:rsidP="005F1D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C0CE7" w:rsidRPr="00C75714" w14:paraId="6BC471FE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061471E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2EF1FC07" w14:textId="08953CCB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____</w:t>
            </w:r>
          </w:p>
        </w:tc>
        <w:tc>
          <w:tcPr>
            <w:tcW w:w="2149" w:type="dxa"/>
            <w:vAlign w:val="center"/>
          </w:tcPr>
          <w:p w14:paraId="145E5FE1" w14:textId="0FC8F043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0390F99B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74B87A4C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A561070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02C17993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361AA8F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64D90598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51091057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438ACE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6D4DAD9F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80AA432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B4A00AF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10B00F20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3C4C07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0E191796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73AA945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720A501B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53EDFB3E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D41071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52B97CE8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0F9A6AD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747BFEE1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56C74BC9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BCC5CF3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1A16D7E8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79659C0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4A205E1D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13AFDAF8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36B34246" w14:textId="77777777" w:rsidR="00CC0CE7" w:rsidRPr="00411086" w:rsidRDefault="00CC0CE7" w:rsidP="00E70568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1602529F" w14:textId="77777777" w:rsidR="00CC0CE7" w:rsidRPr="00422CFB" w:rsidRDefault="00CC0CE7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</w:p>
          <w:p w14:paraId="72285368" w14:textId="77777777" w:rsidR="00CC0CE7" w:rsidRDefault="00CC0CE7" w:rsidP="00E70568">
            <w:pPr>
              <w:adjustRightInd w:val="0"/>
              <w:rPr>
                <w:rFonts w:cs="Arial"/>
                <w:b/>
              </w:rPr>
            </w:pPr>
          </w:p>
          <w:p w14:paraId="1014BF16" w14:textId="77777777" w:rsidR="00CC0CE7" w:rsidRPr="005F1D0E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06F35DAD" w14:textId="77777777" w:rsidR="00CC0CE7" w:rsidRPr="005F1D0E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415D6F8B" w14:textId="77777777" w:rsidR="00CC0CE7" w:rsidRPr="00C75714" w:rsidRDefault="00CC0CE7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388CFC17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C70230D" w14:textId="77777777" w:rsidR="00CC0CE7" w:rsidRPr="0079510E" w:rsidRDefault="00CC0CE7" w:rsidP="00CC0CE7">
      <w:pPr>
        <w:spacing w:after="0"/>
      </w:pPr>
    </w:p>
    <w:p w14:paraId="35ECEAE2" w14:textId="2AAE527C" w:rsidR="00CC0CE7" w:rsidRDefault="00CC0CE7">
      <w:pPr>
        <w:spacing w:after="0"/>
      </w:pPr>
      <w:r>
        <w:br w:type="page"/>
      </w:r>
    </w:p>
    <w:p w14:paraId="7C9F1B10" w14:textId="0FECBFFF" w:rsidR="00CC0CE7" w:rsidRPr="0079510E" w:rsidRDefault="00CC0CE7" w:rsidP="00CC0CE7">
      <w:pPr>
        <w:spacing w:after="0"/>
      </w:pPr>
    </w:p>
    <w:tbl>
      <w:tblPr>
        <w:tblStyle w:val="TableGrid"/>
        <w:tblW w:w="9890" w:type="dxa"/>
        <w:jc w:val="center"/>
        <w:tblLook w:val="04A0" w:firstRow="1" w:lastRow="0" w:firstColumn="1" w:lastColumn="0" w:noHBand="0" w:noVBand="1"/>
      </w:tblPr>
      <w:tblGrid>
        <w:gridCol w:w="738"/>
        <w:gridCol w:w="1791"/>
        <w:gridCol w:w="256"/>
        <w:gridCol w:w="2149"/>
        <w:gridCol w:w="551"/>
        <w:gridCol w:w="1710"/>
        <w:gridCol w:w="540"/>
        <w:gridCol w:w="2155"/>
      </w:tblGrid>
      <w:tr w:rsidR="00CC0CE7" w:rsidRPr="00C75714" w14:paraId="3EF6D149" w14:textId="77777777" w:rsidTr="00E70568">
        <w:trPr>
          <w:trHeight w:val="350"/>
          <w:jc w:val="center"/>
        </w:trPr>
        <w:tc>
          <w:tcPr>
            <w:tcW w:w="9890" w:type="dxa"/>
            <w:gridSpan w:val="8"/>
            <w:shd w:val="clear" w:color="auto" w:fill="D9D9D9" w:themeFill="background1" w:themeFillShade="D9"/>
            <w:vAlign w:val="center"/>
          </w:tcPr>
          <w:p w14:paraId="5CFBB25F" w14:textId="045B278C" w:rsidR="00CC0CE7" w:rsidRPr="00C75714" w:rsidRDefault="00CC0CE7" w:rsidP="00CC0CE7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Scenario #</w:t>
            </w:r>
            <w:r>
              <w:rPr>
                <w:rFonts w:cs="Arial"/>
                <w:b/>
                <w:szCs w:val="22"/>
              </w:rPr>
              <w:t>4: Your choice.  Try your own pools and fluxes and record what happens.</w:t>
            </w:r>
          </w:p>
        </w:tc>
      </w:tr>
      <w:tr w:rsidR="00CC0CE7" w:rsidRPr="00C75714" w14:paraId="5169AF91" w14:textId="77777777" w:rsidTr="00E70568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1DC7B124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70C0"/>
                <w:szCs w:val="22"/>
              </w:rPr>
              <w:t>Photosynthesis: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10E380D5" w14:textId="47302249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70C0"/>
                <w:szCs w:val="22"/>
              </w:rPr>
              <w:t xml:space="preserve">__ </w:t>
            </w:r>
            <w:r w:rsidRPr="00C75714">
              <w:rPr>
                <w:rFonts w:cs="Arial"/>
                <w:color w:val="0070C0"/>
                <w:szCs w:val="22"/>
              </w:rPr>
              <w:t>carbon atoms/year</w:t>
            </w:r>
          </w:p>
        </w:tc>
        <w:tc>
          <w:tcPr>
            <w:tcW w:w="4956" w:type="dxa"/>
            <w:gridSpan w:val="4"/>
            <w:tcBorders>
              <w:left w:val="nil"/>
            </w:tcBorders>
            <w:vAlign w:val="center"/>
          </w:tcPr>
          <w:p w14:paraId="02D21B30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Graph Key</w:t>
            </w:r>
          </w:p>
        </w:tc>
      </w:tr>
      <w:tr w:rsidR="00CC0CE7" w:rsidRPr="00C75714" w14:paraId="66363456" w14:textId="77777777" w:rsidTr="00E622B7">
        <w:trPr>
          <w:trHeight w:val="373"/>
          <w:jc w:val="center"/>
        </w:trPr>
        <w:tc>
          <w:tcPr>
            <w:tcW w:w="2529" w:type="dxa"/>
            <w:gridSpan w:val="2"/>
            <w:tcBorders>
              <w:right w:val="nil"/>
            </w:tcBorders>
            <w:vAlign w:val="center"/>
          </w:tcPr>
          <w:p w14:paraId="5E81312E" w14:textId="77777777" w:rsidR="00CC0CE7" w:rsidRPr="00C75714" w:rsidRDefault="00CC0CE7" w:rsidP="00E70568">
            <w:pPr>
              <w:adjustRightInd w:val="0"/>
              <w:jc w:val="right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002060"/>
                <w:szCs w:val="22"/>
              </w:rPr>
              <w:t>Cellular Respiration:</w:t>
            </w:r>
          </w:p>
        </w:tc>
        <w:tc>
          <w:tcPr>
            <w:tcW w:w="2405" w:type="dxa"/>
            <w:gridSpan w:val="2"/>
            <w:tcBorders>
              <w:left w:val="nil"/>
            </w:tcBorders>
            <w:vAlign w:val="center"/>
          </w:tcPr>
          <w:p w14:paraId="1D48AAF3" w14:textId="2725E74C" w:rsidR="00CC0CE7" w:rsidRPr="00C75714" w:rsidRDefault="00CC0CE7" w:rsidP="00E70568">
            <w:pPr>
              <w:adjustRightInd w:val="0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__ </w:t>
            </w:r>
            <w:r w:rsidRPr="00C75714">
              <w:rPr>
                <w:rFonts w:cs="Arial"/>
                <w:color w:val="002060"/>
                <w:szCs w:val="22"/>
              </w:rPr>
              <w:t>carbon atoms/year</w:t>
            </w:r>
          </w:p>
        </w:tc>
        <w:tc>
          <w:tcPr>
            <w:tcW w:w="551" w:type="dxa"/>
            <w:tcBorders>
              <w:left w:val="nil"/>
            </w:tcBorders>
            <w:vAlign w:val="center"/>
          </w:tcPr>
          <w:p w14:paraId="07D2DBB6" w14:textId="2B027259" w:rsidR="00CC0CE7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5797E48" wp14:editId="2CD2C647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34925</wp:posOffset>
                      </wp:positionV>
                      <wp:extent cx="288290" cy="109855"/>
                      <wp:effectExtent l="12700" t="12700" r="16510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20D45" id="Rectangle 10" o:spid="_x0000_s1026" style="position:absolute;margin-left:-3.05pt;margin-top:2.75pt;width:22.7pt;height:8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" fillcolor="#00b050" strokecolor="#243f60 [1604]" strokeweight="2pt"/>
                  </w:pict>
                </mc:Fallback>
              </mc:AlternateContent>
            </w:r>
          </w:p>
        </w:tc>
        <w:tc>
          <w:tcPr>
            <w:tcW w:w="1710" w:type="dxa"/>
            <w:tcBorders>
              <w:left w:val="nil"/>
            </w:tcBorders>
            <w:vAlign w:val="center"/>
          </w:tcPr>
          <w:p w14:paraId="3F4387C5" w14:textId="2CA23D27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organic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  <w:tc>
          <w:tcPr>
            <w:tcW w:w="540" w:type="dxa"/>
            <w:tcBorders>
              <w:left w:val="nil"/>
            </w:tcBorders>
            <w:vAlign w:val="center"/>
          </w:tcPr>
          <w:p w14:paraId="1CBC6251" w14:textId="5B6BEEC9" w:rsidR="00CC0CE7" w:rsidRPr="00C75714" w:rsidRDefault="00E622B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color w:val="00206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A17A67" wp14:editId="078DE31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34925</wp:posOffset>
                      </wp:positionV>
                      <wp:extent cx="288290" cy="109855"/>
                      <wp:effectExtent l="12700" t="12700" r="16510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solidFill>
                                  <a:srgbClr val="385D8A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4166B" id="Rectangle 13" o:spid="_x0000_s1026" style="position:absolute;margin-left:-3.8pt;margin-top:2.75pt;width:22.7pt;height:8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" fillcolor="#7030a0" strokecolor="#385d8a" strokeweight="2pt"/>
                  </w:pict>
                </mc:Fallback>
              </mc:AlternateContent>
            </w:r>
          </w:p>
        </w:tc>
        <w:tc>
          <w:tcPr>
            <w:tcW w:w="2155" w:type="dxa"/>
            <w:tcBorders>
              <w:left w:val="nil"/>
            </w:tcBorders>
            <w:vAlign w:val="center"/>
          </w:tcPr>
          <w:p w14:paraId="0214776D" w14:textId="63856252" w:rsidR="00CC0CE7" w:rsidRPr="00C75714" w:rsidRDefault="00CC0CE7" w:rsidP="00E70568">
            <w:pPr>
              <w:adjustRightInd w:val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atmospheric</w:t>
            </w:r>
            <w:r w:rsidRPr="00C75714">
              <w:rPr>
                <w:rFonts w:cs="Arial"/>
                <w:b/>
                <w:szCs w:val="22"/>
              </w:rPr>
              <w:t xml:space="preserve"> pool</w:t>
            </w:r>
          </w:p>
        </w:tc>
      </w:tr>
      <w:tr w:rsidR="00CC0CE7" w:rsidRPr="00C75714" w14:paraId="4FAC0264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4882B9BC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Year</w:t>
            </w:r>
          </w:p>
        </w:tc>
        <w:tc>
          <w:tcPr>
            <w:tcW w:w="2047" w:type="dxa"/>
            <w:gridSpan w:val="2"/>
            <w:vAlign w:val="center"/>
          </w:tcPr>
          <w:p w14:paraId="5A1C40C1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4E6228"/>
                <w:szCs w:val="22"/>
              </w:rPr>
            </w:pPr>
            <w:r>
              <w:rPr>
                <w:rFonts w:cs="Arial"/>
                <w:b/>
                <w:color w:val="4E6228"/>
                <w:szCs w:val="22"/>
              </w:rPr>
              <w:t>Organic</w:t>
            </w:r>
            <w:r w:rsidRPr="00C75714">
              <w:rPr>
                <w:rFonts w:cs="Arial"/>
                <w:b/>
                <w:color w:val="4E6228"/>
                <w:szCs w:val="22"/>
              </w:rPr>
              <w:t xml:space="preserve"> Pool</w:t>
            </w:r>
          </w:p>
          <w:p w14:paraId="08ED15B1" w14:textId="77777777" w:rsidR="00CC0CE7" w:rsidRPr="003B23F0" w:rsidRDefault="00CC0CE7" w:rsidP="00E70568">
            <w:pPr>
              <w:adjustRightInd w:val="0"/>
              <w:spacing w:after="0"/>
              <w:jc w:val="center"/>
            </w:pPr>
            <w:r w:rsidRPr="00C75714">
              <w:rPr>
                <w:rFonts w:cs="Arial"/>
                <w:b/>
                <w:color w:val="4E6228"/>
                <w:szCs w:val="22"/>
              </w:rPr>
              <w:t>(# carbon atoms)</w:t>
            </w:r>
            <w:r w:rsidRPr="00C75714">
              <w:rPr>
                <w:rFonts w:cs="Arial"/>
                <w:b/>
                <w:color w:val="7030A0"/>
                <w:szCs w:val="22"/>
              </w:rPr>
              <w:t xml:space="preserve"> </w:t>
            </w:r>
          </w:p>
        </w:tc>
        <w:tc>
          <w:tcPr>
            <w:tcW w:w="2149" w:type="dxa"/>
            <w:vAlign w:val="center"/>
          </w:tcPr>
          <w:p w14:paraId="0A65D828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7030A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Atmospheric Pool</w:t>
            </w:r>
          </w:p>
          <w:p w14:paraId="00223A7F" w14:textId="77777777" w:rsidR="00CC0CE7" w:rsidRPr="00C75714" w:rsidRDefault="00CC0CE7" w:rsidP="00E70568">
            <w:pPr>
              <w:adjustRightInd w:val="0"/>
              <w:spacing w:after="0"/>
              <w:jc w:val="center"/>
              <w:rPr>
                <w:rFonts w:cs="Arial"/>
                <w:b/>
                <w:color w:val="002060"/>
                <w:szCs w:val="22"/>
              </w:rPr>
            </w:pPr>
            <w:r w:rsidRPr="00C75714">
              <w:rPr>
                <w:rFonts w:cs="Arial"/>
                <w:b/>
                <w:color w:val="7030A0"/>
                <w:szCs w:val="22"/>
              </w:rPr>
              <w:t>(# carbon atoms)</w:t>
            </w:r>
          </w:p>
        </w:tc>
        <w:tc>
          <w:tcPr>
            <w:tcW w:w="4956" w:type="dxa"/>
            <w:gridSpan w:val="4"/>
            <w:vMerge w:val="restart"/>
            <w:vAlign w:val="center"/>
          </w:tcPr>
          <w:p w14:paraId="3C2AC3F3" w14:textId="417C5F97" w:rsidR="00CC0CE7" w:rsidRPr="00C75714" w:rsidRDefault="005F1D0E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AB2678C" wp14:editId="0991D11A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2397125</wp:posOffset>
                      </wp:positionV>
                      <wp:extent cx="1945005" cy="38227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5005" cy="3822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32A924" w14:textId="77777777" w:rsidR="005F1D0E" w:rsidRPr="006F0DAE" w:rsidRDefault="005F1D0E" w:rsidP="005F1D0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0      1       2      3       4      5</w:t>
                                  </w:r>
                                  <w:r>
                                    <w:rPr>
                                      <w:b/>
                                    </w:rPr>
                                    <w:br/>
                                    <w:t>Years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2678C" id="Text Box 8" o:spid="_x0000_s1041" type="#_x0000_t202" style="position:absolute;left:0;text-align:left;margin-left:51.25pt;margin-top:188.75pt;width:153.15pt;height:30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" filled="f" stroked="f">
                      <v:textbox>
                        <w:txbxContent>
                          <w:p w14:paraId="7532A924" w14:textId="77777777" w:rsidR="005F1D0E" w:rsidRPr="006F0DAE" w:rsidRDefault="005F1D0E" w:rsidP="005F1D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0      1       2      3       4      5</w:t>
                            </w:r>
                            <w:r>
                              <w:rPr>
                                <w:b/>
                              </w:rPr>
                              <w:br/>
                              <w:t>Years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5714">
              <w:rPr>
                <w:rFonts w:cs="Arial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1E5E84F0" wp14:editId="47A289EB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-36830</wp:posOffset>
                      </wp:positionV>
                      <wp:extent cx="2132965" cy="2629535"/>
                      <wp:effectExtent l="0" t="0" r="635" b="12065"/>
                      <wp:wrapNone/>
                      <wp:docPr id="96" name="Group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32965" cy="2629535"/>
                                <a:chOff x="89561" y="209131"/>
                                <a:chExt cx="2133915" cy="2632793"/>
                              </a:xfrm>
                            </wpg:grpSpPr>
                            <wps:wsp>
                              <wps:cNvPr id="107" name="Text Box 107"/>
                              <wps:cNvSpPr txBox="1"/>
                              <wps:spPr>
                                <a:xfrm>
                                  <a:off x="153825" y="209131"/>
                                  <a:ext cx="390525" cy="2632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8496C8D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 w:rsidRPr="00C42E54">
                                      <w:rPr>
                                        <w:b/>
                                        <w:szCs w:val="22"/>
                                      </w:rPr>
                                      <w:t>10</w:t>
                                    </w:r>
                                  </w:p>
                                  <w:p w14:paraId="43D62A79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A284837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6671ACE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C7C2CD8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2D15CC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4E0C69B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b/>
                                        <w:szCs w:val="22"/>
                                      </w:rPr>
                                      <w:t>5</w:t>
                                    </w:r>
                                  </w:p>
                                  <w:p w14:paraId="6E302EBA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497D90AD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71242778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30B12A5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2AD6F4B9" w14:textId="77777777" w:rsidR="00CC0CE7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3771A34" w14:textId="12ADE024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B34EAD2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1821616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53A210C5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  <w:p w14:paraId="0B6A2E6F" w14:textId="77777777" w:rsidR="00CC0CE7" w:rsidRPr="00C42E54" w:rsidRDefault="00CC0CE7" w:rsidP="00CC0CE7">
                                    <w:pPr>
                                      <w:adjustRightInd w:val="0"/>
                                      <w:jc w:val="right"/>
                                      <w:rPr>
                                        <w:b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Text Box 108"/>
                              <wps:cNvSpPr txBox="1"/>
                              <wps:spPr>
                                <a:xfrm rot="10800000">
                                  <a:off x="89561" y="495655"/>
                                  <a:ext cx="291279" cy="17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841C23" w14:textId="77777777" w:rsidR="00CC0CE7" w:rsidRPr="00932A0F" w:rsidRDefault="00CC0CE7" w:rsidP="00CC0CE7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932A0F">
                                      <w:rPr>
                                        <w:b/>
                                      </w:rPr>
                                      <w:t># carbon atoms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" name="Picture 10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1473" y="320927"/>
                                  <a:ext cx="1762003" cy="2405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5E84F0" id="Group 96" o:spid="_x0000_s1042" style="position:absolute;left:0;text-align:left;margin-left:30.2pt;margin-top:-2.9pt;width:167.95pt;height:207.05pt;z-index:251705344" coordorigin="895,2091" coordsize="21339,263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">
                      <v:shape id="Text Box 107" o:spid="_x0000_s1043" type="#_x0000_t202" style="position:absolute;left:1538;top:2091;width:3905;height:263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" filled="f" stroked="f">
                        <v:textbox>
                          <w:txbxContent>
                            <w:p w14:paraId="48496C8D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 w:rsidRPr="00C42E54">
                                <w:rPr>
                                  <w:b/>
                                  <w:szCs w:val="22"/>
                                </w:rPr>
                                <w:t>10</w:t>
                              </w:r>
                            </w:p>
                            <w:p w14:paraId="43D62A79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A284837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6671ACE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C7C2CD8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2D15CC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4E0C69B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Cs w:val="22"/>
                                </w:rPr>
                                <w:t>5</w:t>
                              </w:r>
                            </w:p>
                            <w:p w14:paraId="6E302EBA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497D90AD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71242778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30B12A5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2AD6F4B9" w14:textId="77777777" w:rsidR="00CC0CE7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3771A34" w14:textId="12ADE024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B34EAD2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1821616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53A210C5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  <w:p w14:paraId="0B6A2E6F" w14:textId="77777777" w:rsidR="00CC0CE7" w:rsidRPr="00C42E54" w:rsidRDefault="00CC0CE7" w:rsidP="00CC0CE7">
                              <w:pPr>
                                <w:adjustRightInd w:val="0"/>
                                <w:jc w:val="right"/>
                                <w:rPr>
                                  <w:b/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shape id="Text Box 108" o:spid="_x0000_s1044" type="#_x0000_t202" style="position:absolute;left:895;top:4956;width:2913;height:17801;rotation:1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" filled="f" stroked="f">
                        <v:textbox style="layout-flow:vertical-ideographic" inset="0,0,0,0">
                          <w:txbxContent>
                            <w:p w14:paraId="03841C23" w14:textId="77777777" w:rsidR="00CC0CE7" w:rsidRPr="00932A0F" w:rsidRDefault="00CC0CE7" w:rsidP="00CC0CE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2A0F">
                                <w:rPr>
                                  <w:b/>
                                </w:rPr>
                                <w:t># carbon atoms</w:t>
                              </w:r>
                            </w:p>
                          </w:txbxContent>
                        </v:textbox>
                      </v:shape>
                      <v:shape id="Picture 109" o:spid="_x0000_s1045" type="#_x0000_t75" style="position:absolute;left:4614;top:3209;width:17620;height:2405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</w:tc>
      </w:tr>
      <w:tr w:rsidR="00CC0CE7" w:rsidRPr="00C75714" w14:paraId="34CE5F80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14E498A3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0</w:t>
            </w:r>
          </w:p>
        </w:tc>
        <w:tc>
          <w:tcPr>
            <w:tcW w:w="2047" w:type="dxa"/>
            <w:gridSpan w:val="2"/>
            <w:vAlign w:val="center"/>
          </w:tcPr>
          <w:p w14:paraId="20C064AE" w14:textId="7B2DBD19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____</w:t>
            </w:r>
          </w:p>
        </w:tc>
        <w:tc>
          <w:tcPr>
            <w:tcW w:w="2149" w:type="dxa"/>
            <w:vAlign w:val="center"/>
          </w:tcPr>
          <w:p w14:paraId="0FE33B49" w14:textId="40EF6D59" w:rsidR="00CC0CE7" w:rsidRPr="00FB6ED1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color w:val="002060"/>
                <w:szCs w:val="22"/>
              </w:rPr>
            </w:pPr>
            <w:r>
              <w:rPr>
                <w:rFonts w:cs="Arial"/>
                <w:b/>
                <w:color w:val="002060"/>
                <w:szCs w:val="22"/>
              </w:rPr>
              <w:t xml:space="preserve"> </w:t>
            </w:r>
            <w:r w:rsidR="00171416">
              <w:rPr>
                <w:rFonts w:cs="Arial"/>
                <w:b/>
                <w:color w:val="002060"/>
                <w:szCs w:val="22"/>
              </w:rPr>
              <w:t>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1B660B5B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2CFD572D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6C32893D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047" w:type="dxa"/>
            <w:gridSpan w:val="2"/>
            <w:vAlign w:val="center"/>
          </w:tcPr>
          <w:p w14:paraId="69C7DDE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3989A65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0067E65E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05D629A0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E062794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047" w:type="dxa"/>
            <w:gridSpan w:val="2"/>
            <w:vAlign w:val="center"/>
          </w:tcPr>
          <w:p w14:paraId="1D290C8B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4AD2F7AD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1A74971E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0C315E9C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04079CCC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047" w:type="dxa"/>
            <w:gridSpan w:val="2"/>
            <w:vAlign w:val="center"/>
          </w:tcPr>
          <w:p w14:paraId="3316DE08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0F509AEC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2540430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3BBEFA87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5D0750D9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047" w:type="dxa"/>
            <w:gridSpan w:val="2"/>
            <w:vAlign w:val="center"/>
          </w:tcPr>
          <w:p w14:paraId="7CB58E4A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5C209794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6963FBC7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68754D47" w14:textId="77777777" w:rsidTr="00E70568">
        <w:trPr>
          <w:jc w:val="center"/>
        </w:trPr>
        <w:tc>
          <w:tcPr>
            <w:tcW w:w="738" w:type="dxa"/>
            <w:tcBorders>
              <w:right w:val="nil"/>
            </w:tcBorders>
            <w:vAlign w:val="center"/>
          </w:tcPr>
          <w:p w14:paraId="289DE2D6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b/>
                <w:szCs w:val="22"/>
              </w:rPr>
            </w:pPr>
            <w:r w:rsidRPr="00C75714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047" w:type="dxa"/>
            <w:gridSpan w:val="2"/>
            <w:vAlign w:val="center"/>
          </w:tcPr>
          <w:p w14:paraId="4C1404C2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2149" w:type="dxa"/>
            <w:vAlign w:val="center"/>
          </w:tcPr>
          <w:p w14:paraId="37075839" w14:textId="77777777" w:rsidR="00CC0CE7" w:rsidRPr="00C75714" w:rsidRDefault="00CC0CE7" w:rsidP="00CB2F35">
            <w:pPr>
              <w:adjustRightInd w:val="0"/>
              <w:spacing w:after="0" w:line="276" w:lineRule="auto"/>
              <w:jc w:val="center"/>
              <w:rPr>
                <w:rFonts w:cs="Arial"/>
                <w:color w:val="002060"/>
                <w:szCs w:val="22"/>
              </w:rPr>
            </w:pPr>
          </w:p>
        </w:tc>
        <w:tc>
          <w:tcPr>
            <w:tcW w:w="4956" w:type="dxa"/>
            <w:gridSpan w:val="4"/>
            <w:vMerge/>
            <w:vAlign w:val="center"/>
          </w:tcPr>
          <w:p w14:paraId="2FD06311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CC0CE7" w:rsidRPr="00C75714" w14:paraId="44EB654D" w14:textId="77777777" w:rsidTr="00E70568">
        <w:trPr>
          <w:trHeight w:val="1898"/>
          <w:jc w:val="center"/>
        </w:trPr>
        <w:tc>
          <w:tcPr>
            <w:tcW w:w="4934" w:type="dxa"/>
            <w:gridSpan w:val="4"/>
          </w:tcPr>
          <w:p w14:paraId="77228F48" w14:textId="77777777" w:rsidR="00CC0CE7" w:rsidRPr="00411086" w:rsidRDefault="00CC0CE7" w:rsidP="00E70568">
            <w:pPr>
              <w:adjustRightInd w:val="0"/>
              <w:spacing w:after="0" w:line="120" w:lineRule="auto"/>
              <w:rPr>
                <w:rFonts w:cs="Arial"/>
                <w:b/>
                <w:color w:val="002060"/>
              </w:rPr>
            </w:pPr>
          </w:p>
          <w:p w14:paraId="03DFABFB" w14:textId="77777777" w:rsidR="00CC0CE7" w:rsidRPr="00422CFB" w:rsidRDefault="00CC0CE7" w:rsidP="00E70568">
            <w:pPr>
              <w:adjustRightInd w:val="0"/>
              <w:rPr>
                <w:rFonts w:cs="Arial"/>
              </w:rPr>
            </w:pPr>
            <w:r w:rsidRPr="00422CFB">
              <w:rPr>
                <w:rFonts w:cs="Arial"/>
              </w:rPr>
              <w:t>What is happening in this ecosystem to the amount of organic carbon?</w:t>
            </w:r>
          </w:p>
          <w:p w14:paraId="36D5622C" w14:textId="77777777" w:rsidR="00CC0CE7" w:rsidRDefault="00CC0CE7" w:rsidP="00E70568">
            <w:pPr>
              <w:adjustRightInd w:val="0"/>
              <w:rPr>
                <w:rFonts w:cs="Arial"/>
                <w:b/>
              </w:rPr>
            </w:pPr>
          </w:p>
          <w:p w14:paraId="33240F59" w14:textId="77777777" w:rsidR="00CC0CE7" w:rsidRPr="005F1D0E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Find some different fluxes that will produce the same graph:</w:t>
            </w:r>
          </w:p>
          <w:p w14:paraId="096D8940" w14:textId="77777777" w:rsidR="00CC0CE7" w:rsidRPr="005F1D0E" w:rsidRDefault="00CC0CE7" w:rsidP="00E70568">
            <w:pPr>
              <w:adjustRightInd w:val="0"/>
              <w:rPr>
                <w:rFonts w:cs="Arial"/>
                <w:color w:val="000000" w:themeColor="text1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Photosynthesis: _____</w:t>
            </w:r>
          </w:p>
          <w:p w14:paraId="4A370D67" w14:textId="77777777" w:rsidR="00CC0CE7" w:rsidRPr="00C75714" w:rsidRDefault="00CC0CE7" w:rsidP="00E70568">
            <w:pPr>
              <w:adjustRightInd w:val="0"/>
              <w:rPr>
                <w:rFonts w:cs="Arial"/>
                <w:color w:val="002060"/>
                <w:szCs w:val="22"/>
              </w:rPr>
            </w:pPr>
            <w:r w:rsidRPr="005F1D0E">
              <w:rPr>
                <w:rFonts w:cs="Arial"/>
                <w:color w:val="000000" w:themeColor="text1"/>
                <w:szCs w:val="22"/>
              </w:rPr>
              <w:t>Cellular respiration: _____</w:t>
            </w:r>
          </w:p>
        </w:tc>
        <w:tc>
          <w:tcPr>
            <w:tcW w:w="4956" w:type="dxa"/>
            <w:gridSpan w:val="4"/>
            <w:vMerge/>
            <w:vAlign w:val="center"/>
          </w:tcPr>
          <w:p w14:paraId="3D0A0840" w14:textId="77777777" w:rsidR="00CC0CE7" w:rsidRPr="00C75714" w:rsidRDefault="00CC0CE7" w:rsidP="00E70568">
            <w:pPr>
              <w:adjustRightInd w:val="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159A23F3" w14:textId="78259645" w:rsidR="00CC0CE7" w:rsidRPr="0079510E" w:rsidRDefault="00CC0CE7" w:rsidP="00CC0CE7">
      <w:pPr>
        <w:spacing w:after="0"/>
      </w:pPr>
    </w:p>
    <w:p w14:paraId="5FCB47C4" w14:textId="4A40C7A1" w:rsidR="007526C4" w:rsidRDefault="00CB2F35" w:rsidP="00CB2F35">
      <w:pPr>
        <w:pStyle w:val="Heading2"/>
      </w:pPr>
      <w:r>
        <w:t>B. Questions about Patterns</w:t>
      </w:r>
    </w:p>
    <w:p w14:paraId="51C33E7B" w14:textId="559928AA" w:rsidR="00CB2F35" w:rsidRDefault="000B42C4" w:rsidP="00CB2F35">
      <w:r>
        <w:t xml:space="preserve">What patterns did you notice as you played the </w:t>
      </w:r>
      <w:r w:rsidR="00512B6F">
        <w:t>game?</w:t>
      </w:r>
      <w:r>
        <w:t xml:space="preserve"> Use the space below to explain the patterns you saw in how fluxes can change the sizes of pools (or keep them the same).</w:t>
      </w:r>
    </w:p>
    <w:p w14:paraId="1419C4D1" w14:textId="77777777" w:rsidR="000B42C4" w:rsidRPr="00CB2F35" w:rsidRDefault="000B42C4" w:rsidP="00CB2F35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01E67FE7" w14:textId="77777777" w:rsidTr="00261AB8">
        <w:trPr>
          <w:trHeight w:val="521"/>
        </w:trPr>
        <w:tc>
          <w:tcPr>
            <w:tcW w:w="9576" w:type="dxa"/>
          </w:tcPr>
          <w:p w14:paraId="148D0ADD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D486A44" w14:textId="77777777" w:rsidTr="00D5394D">
        <w:tc>
          <w:tcPr>
            <w:tcW w:w="9576" w:type="dxa"/>
          </w:tcPr>
          <w:p w14:paraId="02C57C91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3D26DA0A" w14:textId="77777777" w:rsidTr="00D5394D">
        <w:tc>
          <w:tcPr>
            <w:tcW w:w="9576" w:type="dxa"/>
          </w:tcPr>
          <w:p w14:paraId="0E21AE42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ABBFE95" w14:textId="77777777" w:rsidTr="00D5394D">
        <w:tc>
          <w:tcPr>
            <w:tcW w:w="9576" w:type="dxa"/>
          </w:tcPr>
          <w:p w14:paraId="16879717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92280EE" w14:textId="77777777" w:rsidR="007526C4" w:rsidRPr="00123C3D" w:rsidRDefault="00244DAB" w:rsidP="00244DAB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B47B62F" w14:textId="77777777" w:rsidR="00206DEE" w:rsidRPr="00206DEE" w:rsidRDefault="00206DEE" w:rsidP="00206DEE"/>
    <w:sectPr w:rsidR="00206DEE" w:rsidRPr="00206DEE" w:rsidSect="00C8722C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63E50" w14:textId="77777777" w:rsidR="00266B6E" w:rsidRDefault="00266B6E">
      <w:r>
        <w:separator/>
      </w:r>
    </w:p>
  </w:endnote>
  <w:endnote w:type="continuationSeparator" w:id="0">
    <w:p w14:paraId="4D4DF46B" w14:textId="77777777" w:rsidR="00266B6E" w:rsidRDefault="0026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4E5FBBAF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color w:val="000000" w:themeColor="text1"/>
        <w:sz w:val="16"/>
        <w:szCs w:val="16"/>
      </w:rPr>
      <w:t xml:space="preserve"> </w:t>
    </w:r>
    <w:r w:rsidR="00C8722C" w:rsidRPr="00C8722C">
      <w:rPr>
        <w:i/>
        <w:color w:val="000000" w:themeColor="text1"/>
        <w:sz w:val="16"/>
        <w:szCs w:val="16"/>
      </w:rPr>
      <w:t xml:space="preserve">Ecosystems </w:t>
    </w:r>
    <w:r w:rsidRPr="00C8722C">
      <w:rPr>
        <w:i/>
        <w:color w:val="000000" w:themeColor="text1"/>
        <w:sz w:val="16"/>
        <w:szCs w:val="16"/>
      </w:rPr>
      <w:t>Unit, Activity</w:t>
    </w:r>
    <w:r w:rsidR="00C8722C" w:rsidRPr="00C8722C">
      <w:rPr>
        <w:i/>
        <w:color w:val="000000" w:themeColor="text1"/>
        <w:sz w:val="16"/>
        <w:szCs w:val="16"/>
      </w:rPr>
      <w:t xml:space="preserve"> 4.1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C8722C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E65F1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03498E18" w14:textId="3B541A7A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7E960CB" wp14:editId="1F3305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722C" w:rsidRPr="00C8722C">
      <w:rPr>
        <w:i/>
        <w:color w:val="000000" w:themeColor="text1"/>
        <w:sz w:val="16"/>
        <w:szCs w:val="16"/>
      </w:rPr>
      <w:t xml:space="preserve">Ecosystems </w:t>
    </w:r>
    <w:r w:rsidRPr="00C8722C">
      <w:rPr>
        <w:i/>
        <w:color w:val="000000" w:themeColor="text1"/>
        <w:sz w:val="16"/>
        <w:szCs w:val="16"/>
      </w:rPr>
      <w:t>Unit, Activity</w:t>
    </w:r>
    <w:r w:rsidR="00C8722C" w:rsidRPr="00C8722C">
      <w:rPr>
        <w:i/>
        <w:color w:val="000000" w:themeColor="text1"/>
        <w:sz w:val="16"/>
        <w:szCs w:val="16"/>
      </w:rPr>
      <w:t xml:space="preserve"> 4.1</w:t>
    </w:r>
  </w:p>
  <w:p w14:paraId="37DCE365" w14:textId="4D5953DE" w:rsidR="00F538F4" w:rsidRPr="00C8722C" w:rsidRDefault="00F538F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C8722C">
      <w:rPr>
        <w:i/>
        <w:color w:val="000000" w:themeColor="text1"/>
        <w:sz w:val="16"/>
        <w:szCs w:val="16"/>
      </w:rPr>
      <w:t>Carbon: Transformations in Matter and Energy 201</w:t>
    </w:r>
    <w:r w:rsidR="00512B6F">
      <w:rPr>
        <w:i/>
        <w:color w:val="000000" w:themeColor="text1"/>
        <w:sz w:val="16"/>
        <w:szCs w:val="16"/>
      </w:rPr>
      <w:t>9</w:t>
    </w:r>
  </w:p>
  <w:p w14:paraId="68AED390" w14:textId="008E8747" w:rsidR="007F4969" w:rsidRPr="00512B6F" w:rsidRDefault="00F538F4" w:rsidP="00512B6F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C8722C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2FE71" w14:textId="77777777" w:rsidR="00266B6E" w:rsidRDefault="00266B6E">
      <w:r>
        <w:separator/>
      </w:r>
    </w:p>
  </w:footnote>
  <w:footnote w:type="continuationSeparator" w:id="0">
    <w:p w14:paraId="40DCABD9" w14:textId="77777777" w:rsidR="00266B6E" w:rsidRDefault="00266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10E"/>
    <w:rsid w:val="00064F8F"/>
    <w:rsid w:val="00080F0A"/>
    <w:rsid w:val="000B42C4"/>
    <w:rsid w:val="000C42BE"/>
    <w:rsid w:val="000E360D"/>
    <w:rsid w:val="00101A68"/>
    <w:rsid w:val="001227DB"/>
    <w:rsid w:val="00135C69"/>
    <w:rsid w:val="001401F3"/>
    <w:rsid w:val="0016032A"/>
    <w:rsid w:val="00171416"/>
    <w:rsid w:val="00184C6A"/>
    <w:rsid w:val="001A72B0"/>
    <w:rsid w:val="00206DEE"/>
    <w:rsid w:val="0023266B"/>
    <w:rsid w:val="00244DAB"/>
    <w:rsid w:val="00261AB8"/>
    <w:rsid w:val="00266B6E"/>
    <w:rsid w:val="002909A7"/>
    <w:rsid w:val="002A5C2F"/>
    <w:rsid w:val="002C6C7E"/>
    <w:rsid w:val="00371E47"/>
    <w:rsid w:val="003C1F5D"/>
    <w:rsid w:val="003C3912"/>
    <w:rsid w:val="00422CFB"/>
    <w:rsid w:val="00491B18"/>
    <w:rsid w:val="00512B6F"/>
    <w:rsid w:val="00545934"/>
    <w:rsid w:val="00545D34"/>
    <w:rsid w:val="00595E94"/>
    <w:rsid w:val="005F1D0E"/>
    <w:rsid w:val="00620782"/>
    <w:rsid w:val="006F0DAE"/>
    <w:rsid w:val="00720551"/>
    <w:rsid w:val="0072086B"/>
    <w:rsid w:val="007422D2"/>
    <w:rsid w:val="007526C4"/>
    <w:rsid w:val="00790720"/>
    <w:rsid w:val="0079510E"/>
    <w:rsid w:val="007B56AC"/>
    <w:rsid w:val="007F4969"/>
    <w:rsid w:val="007F65AC"/>
    <w:rsid w:val="008423F7"/>
    <w:rsid w:val="0086009D"/>
    <w:rsid w:val="00861A04"/>
    <w:rsid w:val="008C1C0E"/>
    <w:rsid w:val="008D59AE"/>
    <w:rsid w:val="008E016E"/>
    <w:rsid w:val="0090382E"/>
    <w:rsid w:val="009053CE"/>
    <w:rsid w:val="00983032"/>
    <w:rsid w:val="00A40110"/>
    <w:rsid w:val="00A65CBE"/>
    <w:rsid w:val="00B033A4"/>
    <w:rsid w:val="00B56E42"/>
    <w:rsid w:val="00BA2835"/>
    <w:rsid w:val="00BB67BB"/>
    <w:rsid w:val="00BB695C"/>
    <w:rsid w:val="00C23554"/>
    <w:rsid w:val="00C451A7"/>
    <w:rsid w:val="00C56BC7"/>
    <w:rsid w:val="00C71817"/>
    <w:rsid w:val="00C8722C"/>
    <w:rsid w:val="00CA47D3"/>
    <w:rsid w:val="00CB2F35"/>
    <w:rsid w:val="00CC0CE7"/>
    <w:rsid w:val="00CD4BA1"/>
    <w:rsid w:val="00DA04AB"/>
    <w:rsid w:val="00DB00DC"/>
    <w:rsid w:val="00DD04A3"/>
    <w:rsid w:val="00E30B7E"/>
    <w:rsid w:val="00E61F11"/>
    <w:rsid w:val="00E622B7"/>
    <w:rsid w:val="00EA1B17"/>
    <w:rsid w:val="00F17224"/>
    <w:rsid w:val="00F538F4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86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13</cp:revision>
  <dcterms:created xsi:type="dcterms:W3CDTF">2017-12-01T15:42:00Z</dcterms:created>
  <dcterms:modified xsi:type="dcterms:W3CDTF">2019-12-09T21:52:00Z</dcterms:modified>
</cp:coreProperties>
</file>